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CE0" w:rsidRDefault="001D5CE0" w:rsidP="001D5CE0">
      <w:r>
        <w:rPr>
          <w:u w:val="single"/>
        </w:rPr>
        <w:t>Margaret WHITE</w:t>
      </w:r>
      <w:r>
        <w:t xml:space="preserve">      (d.1435)</w:t>
      </w:r>
    </w:p>
    <w:p w:rsidR="001D5CE0" w:rsidRDefault="001D5CE0" w:rsidP="001D5CE0"/>
    <w:p w:rsidR="001D5CE0" w:rsidRDefault="001D5CE0" w:rsidP="001D5CE0"/>
    <w:p w:rsidR="001D5CE0" w:rsidRDefault="001D5CE0" w:rsidP="001D5CE0">
      <w:proofErr w:type="gramStart"/>
      <w:r>
        <w:t>Daughter of John White and his wife, Alice.</w:t>
      </w:r>
      <w:proofErr w:type="gramEnd"/>
    </w:p>
    <w:p w:rsidR="001D5CE0" w:rsidRDefault="001D5CE0" w:rsidP="001D5CE0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1D5CE0" w:rsidRDefault="001D5CE0" w:rsidP="001D5CE0">
      <w:proofErr w:type="gramStart"/>
      <w:r>
        <w:t>vol.10</w:t>
      </w:r>
      <w:proofErr w:type="gramEnd"/>
      <w:r>
        <w:t xml:space="preserve"> pp.418-20 Francis </w:t>
      </w:r>
      <w:proofErr w:type="spellStart"/>
      <w:r>
        <w:t>Blomefield</w:t>
      </w:r>
      <w:proofErr w:type="spellEnd"/>
      <w:r>
        <w:t>)</w:t>
      </w:r>
    </w:p>
    <w:p w:rsidR="001D5CE0" w:rsidRDefault="001D5CE0" w:rsidP="001D5CE0">
      <w:r>
        <w:t xml:space="preserve">= Giles </w:t>
      </w:r>
      <w:proofErr w:type="spellStart"/>
      <w:r>
        <w:t>St.Lowe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1D5CE0" w:rsidRDefault="001D5CE0" w:rsidP="001D5CE0">
      <w:r>
        <w:t xml:space="preserve">Daughter:  Elizabeth = Henry </w:t>
      </w:r>
      <w:proofErr w:type="gramStart"/>
      <w:r>
        <w:t>Statham(</w:t>
      </w:r>
      <w:proofErr w:type="gramEnd"/>
      <w:r>
        <w:t xml:space="preserve">d.1481)(q.v.).   </w:t>
      </w:r>
      <w:proofErr w:type="gramStart"/>
      <w:r>
        <w:t>(ibid.)</w:t>
      </w:r>
      <w:proofErr w:type="gramEnd"/>
    </w:p>
    <w:p w:rsidR="001D5CE0" w:rsidRDefault="001D5CE0" w:rsidP="001D5CE0">
      <w:r>
        <w:t>[</w:t>
      </w:r>
      <w:proofErr w:type="gramStart"/>
      <w:r>
        <w:t>but</w:t>
      </w:r>
      <w:proofErr w:type="gramEnd"/>
      <w:r>
        <w:t xml:space="preserve"> see his entry]</w:t>
      </w:r>
    </w:p>
    <w:p w:rsidR="001D5CE0" w:rsidRDefault="001D5CE0" w:rsidP="001D5CE0"/>
    <w:p w:rsidR="001D5CE0" w:rsidRDefault="001D5CE0" w:rsidP="001D5CE0"/>
    <w:p w:rsidR="00E47068" w:rsidRPr="00C009D8" w:rsidRDefault="001D5CE0" w:rsidP="001D5CE0">
      <w:pPr>
        <w:pStyle w:val="NoSpacing"/>
      </w:pPr>
      <w:r>
        <w:t>23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CE0" w:rsidRDefault="001D5CE0" w:rsidP="00920DE3">
      <w:r>
        <w:separator/>
      </w:r>
    </w:p>
  </w:endnote>
  <w:endnote w:type="continuationSeparator" w:id="0">
    <w:p w:rsidR="001D5CE0" w:rsidRDefault="001D5CE0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CE0" w:rsidRDefault="001D5CE0" w:rsidP="00920DE3">
      <w:r>
        <w:separator/>
      </w:r>
    </w:p>
  </w:footnote>
  <w:footnote w:type="continuationSeparator" w:id="0">
    <w:p w:rsidR="001D5CE0" w:rsidRDefault="001D5CE0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CE0"/>
    <w:rsid w:val="00120749"/>
    <w:rsid w:val="001D5CE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2015-08-09T18:43:00Z</dcterms:created>
  <dcterms:modified xsi:type="dcterms:W3CDTF">2015-08-09T18:48:00Z</dcterms:modified>
</cp:coreProperties>
</file>